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bookmarkStart w:id="0" w:name="_GoBack"/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水平旋转仪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型号：HAD-100D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16405" cy="983615"/>
            <wp:effectExtent l="0" t="0" r="5715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根据RPR和</w:t>
      </w:r>
      <w:r>
        <w:rPr>
          <w:rStyle w:val="3"/>
          <w:rFonts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USR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实验要求，以及试剂与血清均匀混合的最佳旋转状态，仪器设计了标准化工作状态。既减少了临界反应（低滴度）血清检测易漏检的现象，又适合普查和大批量检测。仪器主要用于性病防治所，妇幼保健院，卫生防疫站，中心血库及各级医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技术指标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kern w:val="0"/>
          <w:sz w:val="14"/>
          <w:szCs w:val="1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旋转频率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0-100r/min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连续可调（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RPR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0-180r/min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连续可调（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USR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旋转半径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10mm（圆周运动）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工作方式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连续工作；定时工作；标准化工作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定时范围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1-999min内任意设置工作时间，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LED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显示设定时间（分钟）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标准化工作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标准旋转频率：100r/min±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％；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标准旋转时间：8分钟（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RPR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标准旋转频率：180r/min±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％；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标准旋转时间：4分钟（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USR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工作台面积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270mm  x  220mm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最大载重量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2kg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外形尺寸及重量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（L*W*H）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290*240*100mm</w:t>
      </w:r>
      <w:r>
        <w:rPr>
          <w:rStyle w:val="3"/>
          <w:rFonts w:hint="eastAsia" w:ascii="宋体" w:hAnsi="宋体" w:eastAsia="宋体" w:cs="宋体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，</w:t>
      </w:r>
      <w:r>
        <w:rPr>
          <w:rStyle w:val="3"/>
          <w:rFonts w:hint="default" w:ascii="Calibri" w:hAnsi="Calibri" w:eastAsia="宋体" w:cs="Calibri"/>
          <w:i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7kg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F4BD3"/>
    <w:rsid w:val="32BF4BD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2018-05-28T00:56:00Z</dcterms:created>
  <dc:creator>Administrator</dc:creator>
  <cp:lastModifiedBy>Administrator</cp:lastModifiedBy>
  <dcterms:modified xsi:type="dcterms:W3CDTF">2018-05-28T00:56:53Z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